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8D096" w14:textId="18C89551" w:rsidR="00BA00AB" w:rsidRDefault="009D523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Guy WHITYNGTON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14:paraId="6214F966" w14:textId="59B0A801" w:rsidR="009D5236" w:rsidRDefault="009D523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2A020E" w14:textId="22C0DC4D" w:rsidR="009D5236" w:rsidRDefault="009D523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D02CAB" w14:textId="5C4E8CE3" w:rsidR="005466EF" w:rsidRDefault="005466E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Nov.1427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Gloucestershire.   (C.F.R. 1422-30 p.195)</w:t>
      </w:r>
    </w:p>
    <w:p w14:paraId="402176AB" w14:textId="07D488C2" w:rsidR="009D5236" w:rsidRDefault="009D523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Nov.1433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Gloucestershire.   (C.F.R. 1430-37 p.176)</w:t>
      </w:r>
    </w:p>
    <w:p w14:paraId="7F8F3597" w14:textId="3407EE1F" w:rsidR="009D5236" w:rsidRDefault="009D523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46F64D" w14:textId="5063B60C" w:rsidR="009D5236" w:rsidRDefault="009D523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4BCE8A" w14:textId="22D79774" w:rsidR="009D5236" w:rsidRDefault="009D523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2021</w:t>
      </w:r>
    </w:p>
    <w:p w14:paraId="43DA0572" w14:textId="3FE2E05B" w:rsidR="005466EF" w:rsidRDefault="005466E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February 2023</w:t>
      </w:r>
    </w:p>
    <w:p w14:paraId="7DC5D819" w14:textId="77777777" w:rsidR="005466EF" w:rsidRPr="009D5236" w:rsidRDefault="005466E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466EF" w:rsidRPr="009D52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002CB" w14:textId="77777777" w:rsidR="00367EC1" w:rsidRDefault="00367EC1" w:rsidP="009139A6">
      <w:r>
        <w:separator/>
      </w:r>
    </w:p>
  </w:endnote>
  <w:endnote w:type="continuationSeparator" w:id="0">
    <w:p w14:paraId="5A6C15AF" w14:textId="77777777" w:rsidR="00367EC1" w:rsidRDefault="00367E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326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A7F7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DED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1FC67" w14:textId="77777777" w:rsidR="00367EC1" w:rsidRDefault="00367EC1" w:rsidP="009139A6">
      <w:r>
        <w:separator/>
      </w:r>
    </w:p>
  </w:footnote>
  <w:footnote w:type="continuationSeparator" w:id="0">
    <w:p w14:paraId="4AE9B73D" w14:textId="77777777" w:rsidR="00367EC1" w:rsidRDefault="00367E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57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790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16C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236"/>
    <w:rsid w:val="000666E0"/>
    <w:rsid w:val="002510B7"/>
    <w:rsid w:val="00367EC1"/>
    <w:rsid w:val="005466EF"/>
    <w:rsid w:val="005C130B"/>
    <w:rsid w:val="00826F5C"/>
    <w:rsid w:val="009139A6"/>
    <w:rsid w:val="009448BB"/>
    <w:rsid w:val="009D5236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096E5"/>
  <w15:chartTrackingRefBased/>
  <w15:docId w15:val="{34A00F44-5EBD-4D47-ABF6-D012C26C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2021-12-23T21:03:00Z</dcterms:created>
  <dcterms:modified xsi:type="dcterms:W3CDTF">2023-02-02T14:34:00Z</dcterms:modified>
</cp:coreProperties>
</file>